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55897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RUSSELL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99454F4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</w:p>
    <w:p w14:paraId="1A8BBBAE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</w:p>
    <w:p w14:paraId="7DABCE09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Agas(q.v.) of </w:t>
      </w:r>
      <w:proofErr w:type="spellStart"/>
      <w:r>
        <w:rPr>
          <w:rFonts w:cs="Times New Roman"/>
          <w:szCs w:val="24"/>
        </w:rPr>
        <w:t>Hoveton</w:t>
      </w:r>
      <w:proofErr w:type="spellEnd"/>
      <w:r>
        <w:rPr>
          <w:rFonts w:cs="Times New Roman"/>
          <w:szCs w:val="24"/>
        </w:rPr>
        <w:t>, Norfolk(q.v.),</w:t>
      </w:r>
    </w:p>
    <w:p w14:paraId="430C2894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Brekrop</w:t>
      </w:r>
      <w:proofErr w:type="spellEnd"/>
      <w:r>
        <w:rPr>
          <w:rFonts w:cs="Times New Roman"/>
          <w:szCs w:val="24"/>
        </w:rPr>
        <w:t xml:space="preserve"> of Lynn(q.v.) and John </w:t>
      </w:r>
      <w:proofErr w:type="spellStart"/>
      <w:r>
        <w:rPr>
          <w:rFonts w:cs="Times New Roman"/>
          <w:szCs w:val="24"/>
        </w:rPr>
        <w:t>Hopkyn</w:t>
      </w:r>
      <w:proofErr w:type="spellEnd"/>
      <w:r>
        <w:rPr>
          <w:rFonts w:cs="Times New Roman"/>
          <w:szCs w:val="24"/>
        </w:rPr>
        <w:t xml:space="preserve"> of Lynn(q.v.).</w:t>
      </w:r>
    </w:p>
    <w:p w14:paraId="447D929A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06DF9CF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</w:p>
    <w:p w14:paraId="36154833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</w:p>
    <w:p w14:paraId="697FA9BC" w14:textId="77777777" w:rsidR="002B50E9" w:rsidRDefault="002B50E9" w:rsidP="002B50E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16 January 2024</w:t>
      </w:r>
    </w:p>
    <w:p w14:paraId="452BCA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A91D" w14:textId="77777777" w:rsidR="002B50E9" w:rsidRDefault="002B50E9" w:rsidP="009139A6">
      <w:r>
        <w:separator/>
      </w:r>
    </w:p>
  </w:endnote>
  <w:endnote w:type="continuationSeparator" w:id="0">
    <w:p w14:paraId="1D6B9A9E" w14:textId="77777777" w:rsidR="002B50E9" w:rsidRDefault="002B50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D3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3B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15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9D7B5" w14:textId="77777777" w:rsidR="002B50E9" w:rsidRDefault="002B50E9" w:rsidP="009139A6">
      <w:r>
        <w:separator/>
      </w:r>
    </w:p>
  </w:footnote>
  <w:footnote w:type="continuationSeparator" w:id="0">
    <w:p w14:paraId="71406BD5" w14:textId="77777777" w:rsidR="002B50E9" w:rsidRDefault="002B50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15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E1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0C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0E9"/>
    <w:rsid w:val="000666E0"/>
    <w:rsid w:val="002510B7"/>
    <w:rsid w:val="00270799"/>
    <w:rsid w:val="002B50E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4A905"/>
  <w15:chartTrackingRefBased/>
  <w15:docId w15:val="{EEFAF158-A771-4832-9745-F9B63E1C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B50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2024-03-08T08:48:00Z</dcterms:created>
  <dcterms:modified xsi:type="dcterms:W3CDTF">2024-03-08T08:48:00Z</dcterms:modified>
</cp:coreProperties>
</file>